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55F" w:rsidRDefault="00EA755F" w:rsidP="00EA75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EA755F" w:rsidRDefault="00EA755F" w:rsidP="00EA75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Lynn, Norfolk. Merchant.</w:t>
      </w:r>
    </w:p>
    <w:p w:rsidR="00EA755F" w:rsidRDefault="00EA755F" w:rsidP="00EA75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755F" w:rsidRDefault="00EA755F" w:rsidP="00EA75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755F" w:rsidRDefault="00EA755F" w:rsidP="00EA75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Nyche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merchant(q.v.), brought a plaint of debt against </w:t>
      </w:r>
    </w:p>
    <w:p w:rsidR="00EA755F" w:rsidRDefault="00EA755F" w:rsidP="00EA75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</w:t>
      </w:r>
    </w:p>
    <w:p w:rsidR="00EA755F" w:rsidRPr="00E42CBE" w:rsidRDefault="00EA755F" w:rsidP="00EA755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EA755F" w:rsidRPr="00F26C43" w:rsidRDefault="00EA755F" w:rsidP="00EA755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</w:p>
    <w:p w:rsidR="00EA755F" w:rsidRPr="00F26C43" w:rsidRDefault="00EA755F" w:rsidP="00EA755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</w:p>
    <w:p w:rsidR="00EA755F" w:rsidRDefault="00EA755F" w:rsidP="00EA755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F7C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March 2016</w:t>
      </w:r>
    </w:p>
    <w:p w:rsidR="006B2F86" w:rsidRPr="00E71FC3" w:rsidRDefault="00EA75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55F" w:rsidRDefault="00EA755F" w:rsidP="00E71FC3">
      <w:pPr>
        <w:spacing w:after="0" w:line="240" w:lineRule="auto"/>
      </w:pPr>
      <w:r>
        <w:separator/>
      </w:r>
    </w:p>
  </w:endnote>
  <w:endnote w:type="continuationSeparator" w:id="0">
    <w:p w:rsidR="00EA755F" w:rsidRDefault="00EA75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55F" w:rsidRDefault="00EA755F" w:rsidP="00E71FC3">
      <w:pPr>
        <w:spacing w:after="0" w:line="240" w:lineRule="auto"/>
      </w:pPr>
      <w:r>
        <w:separator/>
      </w:r>
    </w:p>
  </w:footnote>
  <w:footnote w:type="continuationSeparator" w:id="0">
    <w:p w:rsidR="00EA755F" w:rsidRDefault="00EA75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5F"/>
    <w:rsid w:val="00AB52E8"/>
    <w:rsid w:val="00B16D3F"/>
    <w:rsid w:val="00E71FC3"/>
    <w:rsid w:val="00EA755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983C3F-AF5D-4794-908A-E468A264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75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2016-04-02T18:52:00Z</dcterms:created>
  <dcterms:modified xsi:type="dcterms:W3CDTF">2016-04-02T18:53:00Z</dcterms:modified>
</cp:coreProperties>
</file>